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D9C9E" w14:textId="77777777" w:rsidR="00E70F12" w:rsidRDefault="00E70F12" w:rsidP="00E70F12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BURTON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fl.1485)</w:t>
      </w:r>
    </w:p>
    <w:p w14:paraId="27FE54A8" w14:textId="77777777" w:rsidR="00E70F12" w:rsidRDefault="00E70F12" w:rsidP="00E70F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Draycott</w:t>
      </w:r>
      <w:proofErr w:type="spellEnd"/>
      <w:r>
        <w:rPr>
          <w:rFonts w:cs="Times New Roman"/>
          <w:szCs w:val="24"/>
        </w:rPr>
        <w:t>, Derbyshire.</w:t>
      </w:r>
    </w:p>
    <w:p w14:paraId="63028327" w14:textId="77777777" w:rsidR="00E70F12" w:rsidRDefault="00E70F12" w:rsidP="00E70F12">
      <w:pPr>
        <w:pStyle w:val="NoSpacing"/>
        <w:rPr>
          <w:rFonts w:cs="Times New Roman"/>
          <w:szCs w:val="24"/>
        </w:rPr>
      </w:pPr>
    </w:p>
    <w:p w14:paraId="726E4C00" w14:textId="77777777" w:rsidR="00E70F12" w:rsidRDefault="00E70F12" w:rsidP="00E70F12">
      <w:pPr>
        <w:pStyle w:val="NoSpacing"/>
        <w:rPr>
          <w:rFonts w:cs="Times New Roman"/>
          <w:szCs w:val="24"/>
        </w:rPr>
      </w:pPr>
    </w:p>
    <w:p w14:paraId="0C669E3B" w14:textId="77777777" w:rsidR="00E70F12" w:rsidRDefault="00E70F12" w:rsidP="00E70F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Jan.1485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Sandiacre</w:t>
      </w:r>
      <w:proofErr w:type="spellEnd"/>
      <w:r>
        <w:rPr>
          <w:rFonts w:cs="Times New Roman"/>
          <w:szCs w:val="24"/>
        </w:rPr>
        <w:t xml:space="preserve"> into lands</w:t>
      </w:r>
    </w:p>
    <w:p w14:paraId="57D0E538" w14:textId="77777777" w:rsidR="00E70F12" w:rsidRDefault="00E70F12" w:rsidP="00E70F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Ralph Neville, 2</w:t>
      </w:r>
      <w:r w:rsidRPr="00610557">
        <w:rPr>
          <w:rFonts w:cs="Times New Roman"/>
          <w:szCs w:val="24"/>
          <w:vertAlign w:val="superscript"/>
        </w:rPr>
        <w:t>nd</w:t>
      </w:r>
      <w:r>
        <w:rPr>
          <w:rFonts w:cs="Times New Roman"/>
          <w:szCs w:val="24"/>
        </w:rPr>
        <w:t xml:space="preserve"> Earl of Westmoreland(q.v.).</w:t>
      </w:r>
    </w:p>
    <w:p w14:paraId="03F6807F" w14:textId="77777777" w:rsidR="00E70F12" w:rsidRDefault="00E70F12" w:rsidP="00E70F1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22AC31E0" w14:textId="77777777" w:rsidR="00E70F12" w:rsidRDefault="00E70F12" w:rsidP="00E70F12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pp.103-4)</w:t>
      </w:r>
    </w:p>
    <w:p w14:paraId="43021885" w14:textId="77777777" w:rsidR="00E70F12" w:rsidRDefault="00E70F12" w:rsidP="00E70F12">
      <w:pPr>
        <w:pStyle w:val="NoSpacing"/>
        <w:rPr>
          <w:rFonts w:eastAsia="Times New Roman" w:cs="Times New Roman"/>
          <w:szCs w:val="24"/>
        </w:rPr>
      </w:pPr>
    </w:p>
    <w:p w14:paraId="42737E5B" w14:textId="77777777" w:rsidR="00E70F12" w:rsidRDefault="00E70F12" w:rsidP="00E70F12">
      <w:pPr>
        <w:pStyle w:val="NoSpacing"/>
        <w:rPr>
          <w:rFonts w:eastAsia="Times New Roman" w:cs="Times New Roman"/>
          <w:szCs w:val="24"/>
        </w:rPr>
      </w:pPr>
    </w:p>
    <w:p w14:paraId="63C3534E" w14:textId="77777777" w:rsidR="00E70F12" w:rsidRDefault="00E70F12" w:rsidP="00E70F1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30 July 2023</w:t>
      </w:r>
    </w:p>
    <w:p w14:paraId="15D74DC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E6B65" w14:textId="77777777" w:rsidR="00E70F12" w:rsidRDefault="00E70F12" w:rsidP="009139A6">
      <w:r>
        <w:separator/>
      </w:r>
    </w:p>
  </w:endnote>
  <w:endnote w:type="continuationSeparator" w:id="0">
    <w:p w14:paraId="1139C34E" w14:textId="77777777" w:rsidR="00E70F12" w:rsidRDefault="00E70F1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6808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9DD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BC6D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02A93" w14:textId="77777777" w:rsidR="00E70F12" w:rsidRDefault="00E70F12" w:rsidP="009139A6">
      <w:r>
        <w:separator/>
      </w:r>
    </w:p>
  </w:footnote>
  <w:footnote w:type="continuationSeparator" w:id="0">
    <w:p w14:paraId="0B03FDEB" w14:textId="77777777" w:rsidR="00E70F12" w:rsidRDefault="00E70F1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471B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7CDA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40C2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F1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70F12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881004"/>
  <w15:chartTrackingRefBased/>
  <w15:docId w15:val="{5F27383A-AAEF-456B-A66C-36F4E4117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2023-07-30T18:58:00Z</dcterms:created>
  <dcterms:modified xsi:type="dcterms:W3CDTF">2023-07-30T18:59:00Z</dcterms:modified>
</cp:coreProperties>
</file>